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4D" w:rsidRPr="008A0FC4" w:rsidRDefault="00B43F4D" w:rsidP="00A84F23">
      <w:pPr>
        <w:pStyle w:val="Heading4"/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ПРОЄ</w:t>
      </w:r>
      <w:r w:rsidRPr="008A0FC4">
        <w:t>КТ</w:t>
      </w:r>
    </w:p>
    <w:p w:rsidR="00B43F4D" w:rsidRPr="00726520" w:rsidRDefault="00B43F4D" w:rsidP="00A84F23">
      <w:pPr>
        <w:pStyle w:val="Heading4"/>
        <w:jc w:val="center"/>
      </w:pPr>
      <w:r w:rsidRPr="0072652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5pt;height:46.35pt" o:ole="" fillcolor="window">
            <v:imagedata r:id="rId7" o:title=""/>
          </v:shape>
          <o:OLEObject Type="Embed" ProgID="Paint.Picture" ShapeID="_x0000_i1025" DrawAspect="Content" ObjectID="_1657004821" r:id="rId8"/>
        </w:object>
      </w:r>
    </w:p>
    <w:p w:rsidR="00B43F4D" w:rsidRPr="00726520" w:rsidRDefault="00B43F4D" w:rsidP="00A84F23">
      <w:pPr>
        <w:pStyle w:val="Heading2"/>
      </w:pPr>
      <w:r w:rsidRPr="00726520">
        <w:t>УКРАЇНА</w:t>
      </w:r>
    </w:p>
    <w:p w:rsidR="00B43F4D" w:rsidRPr="00726520" w:rsidRDefault="00B43F4D" w:rsidP="00A84F23">
      <w:pPr>
        <w:pStyle w:val="Heading3"/>
        <w:rPr>
          <w:b/>
        </w:rPr>
      </w:pPr>
      <w:r w:rsidRPr="00726520">
        <w:rPr>
          <w:b/>
        </w:rPr>
        <w:t>Пологівська районна рада</w:t>
      </w:r>
    </w:p>
    <w:p w:rsidR="00B43F4D" w:rsidRPr="00726520" w:rsidRDefault="00B43F4D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Запорізької області</w:t>
      </w:r>
    </w:p>
    <w:p w:rsidR="00B43F4D" w:rsidRPr="00726520" w:rsidRDefault="00B43F4D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сьомого скликання</w:t>
      </w:r>
    </w:p>
    <w:p w:rsidR="00B43F4D" w:rsidRPr="00726520" w:rsidRDefault="00B43F4D" w:rsidP="00A84F2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перша </w:t>
      </w:r>
      <w:r w:rsidRPr="00726520">
        <w:rPr>
          <w:b/>
          <w:i/>
          <w:sz w:val="28"/>
        </w:rPr>
        <w:t xml:space="preserve"> сесія</w:t>
      </w:r>
    </w:p>
    <w:p w:rsidR="00B43F4D" w:rsidRPr="00726520" w:rsidRDefault="00B43F4D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 xml:space="preserve"> </w:t>
      </w:r>
    </w:p>
    <w:p w:rsidR="00B43F4D" w:rsidRDefault="00B43F4D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Р і ш е н н я</w:t>
      </w:r>
    </w:p>
    <w:p w:rsidR="00B43F4D" w:rsidRPr="00726520" w:rsidRDefault="00B43F4D" w:rsidP="00A84F23">
      <w:pPr>
        <w:jc w:val="center"/>
        <w:rPr>
          <w:b/>
          <w:i/>
          <w:sz w:val="28"/>
        </w:rPr>
      </w:pPr>
    </w:p>
    <w:p w:rsidR="00B43F4D" w:rsidRPr="00726520" w:rsidRDefault="00B43F4D" w:rsidP="00726520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_______________</w:t>
      </w:r>
      <w:r w:rsidRPr="00726520">
        <w:rPr>
          <w:sz w:val="28"/>
          <w:szCs w:val="28"/>
        </w:rPr>
        <w:t xml:space="preserve">                 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</w:p>
    <w:p w:rsidR="00B43F4D" w:rsidRPr="00726520" w:rsidRDefault="00B43F4D" w:rsidP="00A84F23">
      <w:pPr>
        <w:jc w:val="both"/>
        <w:rPr>
          <w:b/>
          <w:i/>
          <w:sz w:val="28"/>
        </w:rPr>
      </w:pPr>
    </w:p>
    <w:p w:rsidR="00B43F4D" w:rsidRPr="00DB3788" w:rsidRDefault="00B43F4D" w:rsidP="00A84F23">
      <w:pPr>
        <w:spacing w:line="240" w:lineRule="exact"/>
        <w:jc w:val="both"/>
        <w:rPr>
          <w:b/>
          <w:sz w:val="28"/>
        </w:rPr>
      </w:pPr>
    </w:p>
    <w:p w:rsidR="00B43F4D" w:rsidRPr="00DB3788" w:rsidRDefault="00B43F4D" w:rsidP="00DB3788">
      <w:pPr>
        <w:jc w:val="both"/>
        <w:rPr>
          <w:bCs/>
          <w:sz w:val="28"/>
          <w:szCs w:val="28"/>
        </w:rPr>
      </w:pPr>
      <w:r w:rsidRPr="00DB3788">
        <w:rPr>
          <w:sz w:val="28"/>
          <w:szCs w:val="28"/>
        </w:rPr>
        <w:t>Про внесення змін та доповнень до районної Програми</w:t>
      </w:r>
      <w:r w:rsidRPr="00DB3788">
        <w:rPr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 w:rsidRPr="00DB3788">
        <w:rPr>
          <w:bCs/>
          <w:sz w:val="28"/>
          <w:szCs w:val="28"/>
          <w:lang w:val="ru-RU"/>
        </w:rPr>
        <w:t>9</w:t>
      </w:r>
      <w:r w:rsidRPr="00DB3788">
        <w:rPr>
          <w:bCs/>
          <w:sz w:val="28"/>
          <w:szCs w:val="28"/>
        </w:rPr>
        <w:t>-20</w:t>
      </w:r>
      <w:r w:rsidRPr="00DB3788">
        <w:rPr>
          <w:bCs/>
          <w:sz w:val="28"/>
          <w:szCs w:val="28"/>
          <w:lang w:val="ru-RU"/>
        </w:rPr>
        <w:t>24</w:t>
      </w:r>
      <w:r w:rsidRPr="00DB3788">
        <w:rPr>
          <w:bCs/>
          <w:sz w:val="28"/>
          <w:szCs w:val="28"/>
        </w:rPr>
        <w:t xml:space="preserve"> роки</w:t>
      </w:r>
    </w:p>
    <w:p w:rsidR="00B43F4D" w:rsidRDefault="00B43F4D" w:rsidP="00FA2F1B">
      <w:pPr>
        <w:spacing w:line="240" w:lineRule="exact"/>
        <w:jc w:val="both"/>
        <w:rPr>
          <w:sz w:val="28"/>
          <w:szCs w:val="28"/>
        </w:rPr>
      </w:pPr>
    </w:p>
    <w:p w:rsidR="00B43F4D" w:rsidRDefault="00B43F4D" w:rsidP="00FA2F1B">
      <w:pPr>
        <w:spacing w:line="240" w:lineRule="exact"/>
        <w:jc w:val="both"/>
        <w:rPr>
          <w:sz w:val="28"/>
          <w:szCs w:val="28"/>
        </w:rPr>
      </w:pPr>
    </w:p>
    <w:p w:rsidR="00B43F4D" w:rsidRPr="00726520" w:rsidRDefault="00B43F4D" w:rsidP="00FA2F1B">
      <w:pPr>
        <w:spacing w:line="240" w:lineRule="exact"/>
        <w:jc w:val="both"/>
        <w:rPr>
          <w:sz w:val="28"/>
          <w:szCs w:val="28"/>
        </w:rPr>
      </w:pPr>
    </w:p>
    <w:p w:rsidR="00B43F4D" w:rsidRPr="00726520" w:rsidRDefault="00B43F4D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>Керуючись пунктом 16 статті 43 Закону України «Про місцеве самоврядування в Україні»  Пологівська районна рада  в и р і ш и  л а :</w:t>
      </w:r>
    </w:p>
    <w:p w:rsidR="00B43F4D" w:rsidRPr="00726520" w:rsidRDefault="00B43F4D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          </w:t>
      </w:r>
    </w:p>
    <w:p w:rsidR="00B43F4D" w:rsidRPr="00DB3788" w:rsidRDefault="00B43F4D" w:rsidP="00FB59CB">
      <w:pPr>
        <w:ind w:firstLine="708"/>
        <w:jc w:val="both"/>
        <w:rPr>
          <w:bCs/>
          <w:sz w:val="28"/>
          <w:szCs w:val="28"/>
        </w:rPr>
      </w:pPr>
      <w:r w:rsidRPr="00DB3788">
        <w:rPr>
          <w:sz w:val="28"/>
          <w:szCs w:val="28"/>
        </w:rPr>
        <w:t>1. Внести зміни та доповнення до районної Програми</w:t>
      </w:r>
      <w:r w:rsidRPr="00DB3788">
        <w:rPr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 w:rsidRPr="00DB3788">
        <w:rPr>
          <w:bCs/>
          <w:sz w:val="28"/>
          <w:szCs w:val="28"/>
          <w:lang w:val="ru-RU"/>
        </w:rPr>
        <w:t>9</w:t>
      </w:r>
      <w:r w:rsidRPr="00DB3788">
        <w:rPr>
          <w:bCs/>
          <w:sz w:val="28"/>
          <w:szCs w:val="28"/>
        </w:rPr>
        <w:t>-20</w:t>
      </w:r>
      <w:r w:rsidRPr="00DB3788">
        <w:rPr>
          <w:bCs/>
          <w:sz w:val="28"/>
          <w:szCs w:val="28"/>
          <w:lang w:val="ru-RU"/>
        </w:rPr>
        <w:t>24</w:t>
      </w:r>
      <w:r w:rsidRPr="00DB3788">
        <w:rPr>
          <w:bCs/>
          <w:sz w:val="28"/>
          <w:szCs w:val="28"/>
        </w:rPr>
        <w:t xml:space="preserve"> роки»</w:t>
      </w:r>
      <w:r w:rsidRPr="00726520">
        <w:rPr>
          <w:sz w:val="28"/>
          <w:szCs w:val="28"/>
        </w:rPr>
        <w:t xml:space="preserve">, затвердженої рішенням районної ради від </w:t>
      </w:r>
      <w:r>
        <w:rPr>
          <w:sz w:val="28"/>
          <w:szCs w:val="28"/>
        </w:rPr>
        <w:t xml:space="preserve">19 вересня 2019 року №4, </w:t>
      </w:r>
      <w:r w:rsidRPr="00726520">
        <w:rPr>
          <w:sz w:val="28"/>
          <w:szCs w:val="28"/>
        </w:rPr>
        <w:t xml:space="preserve"> а саме:</w:t>
      </w:r>
    </w:p>
    <w:p w:rsidR="00B43F4D" w:rsidRPr="00726520" w:rsidRDefault="00B43F4D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1.1. Пункт 8 Характеристики районної Програми викласти в такій редакції:</w:t>
      </w:r>
    </w:p>
    <w:p w:rsidR="00B43F4D" w:rsidRDefault="00B43F4D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Ф</w:t>
      </w:r>
      <w:r w:rsidRPr="00726520">
        <w:rPr>
          <w:sz w:val="28"/>
          <w:szCs w:val="28"/>
          <w:u w:val="single"/>
        </w:rPr>
        <w:t>інансування</w:t>
      </w:r>
      <w:r w:rsidRPr="0072652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фінансування за рахунок </w:t>
      </w:r>
      <w:r w:rsidRPr="00ED175F">
        <w:rPr>
          <w:sz w:val="28"/>
          <w:szCs w:val="28"/>
        </w:rPr>
        <w:t>державного та місцевого бюджетів, підприємств, установ, організацій, у тому числі громадських та інших юридичних осіб (за їх згодою), а також інших джерел, не заборонених чинним законодавством</w:t>
      </w:r>
      <w:r>
        <w:rPr>
          <w:sz w:val="28"/>
          <w:szCs w:val="28"/>
        </w:rPr>
        <w:t xml:space="preserve"> у сумі - 918 тис. грн.</w:t>
      </w:r>
    </w:p>
    <w:p w:rsidR="00B43F4D" w:rsidRPr="00726520" w:rsidRDefault="00B43F4D" w:rsidP="00BC17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т.ч. співфінансування</w:t>
      </w:r>
      <w:r w:rsidRPr="00726520">
        <w:rPr>
          <w:sz w:val="28"/>
          <w:szCs w:val="28"/>
        </w:rPr>
        <w:t>:</w:t>
      </w:r>
    </w:p>
    <w:p w:rsidR="00B43F4D" w:rsidRPr="00726520" w:rsidRDefault="00B43F4D" w:rsidP="00CB58BA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-з районного бюджету </w:t>
      </w:r>
      <w:r>
        <w:rPr>
          <w:sz w:val="28"/>
        </w:rPr>
        <w:t xml:space="preserve">9 тис. грн., а саме: </w:t>
      </w:r>
      <w:r w:rsidRPr="00726520">
        <w:rPr>
          <w:sz w:val="28"/>
        </w:rPr>
        <w:t xml:space="preserve">2019 рік – 0,0 тис. грн., </w:t>
      </w:r>
      <w:r>
        <w:rPr>
          <w:sz w:val="28"/>
        </w:rPr>
        <w:t>2020</w:t>
      </w:r>
      <w:r w:rsidRPr="00726520">
        <w:rPr>
          <w:sz w:val="28"/>
        </w:rPr>
        <w:t xml:space="preserve"> рік –</w:t>
      </w:r>
      <w:r>
        <w:rPr>
          <w:sz w:val="28"/>
        </w:rPr>
        <w:t xml:space="preserve"> 9 </w:t>
      </w:r>
      <w:r w:rsidRPr="00726520">
        <w:rPr>
          <w:sz w:val="28"/>
        </w:rPr>
        <w:t>тис. грн.</w:t>
      </w:r>
      <w:r>
        <w:rPr>
          <w:sz w:val="28"/>
        </w:rPr>
        <w:t xml:space="preserve">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 xml:space="preserve"> 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B43F4D" w:rsidRPr="00726520" w:rsidRDefault="00B43F4D" w:rsidP="00BC173F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 Воскресенської  сільської ради Пологівського району Запорізької області до районного бюджету </w:t>
      </w:r>
      <w:r>
        <w:rPr>
          <w:sz w:val="28"/>
        </w:rPr>
        <w:t>5 тис. грн., а саме:</w:t>
      </w:r>
      <w:r w:rsidRPr="00275B2F">
        <w:rPr>
          <w:sz w:val="28"/>
        </w:rPr>
        <w:t xml:space="preserve"> </w:t>
      </w:r>
      <w:r w:rsidRPr="00726520">
        <w:rPr>
          <w:sz w:val="28"/>
        </w:rPr>
        <w:t xml:space="preserve">2019 рік – 0,0 тис. грн., </w:t>
      </w:r>
      <w:r>
        <w:rPr>
          <w:sz w:val="28"/>
        </w:rPr>
        <w:t xml:space="preserve"> 2020 рік – </w:t>
      </w:r>
      <w:r w:rsidRPr="00726520">
        <w:rPr>
          <w:sz w:val="28"/>
        </w:rPr>
        <w:t xml:space="preserve">5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 xml:space="preserve"> 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B43F4D" w:rsidRPr="00726520" w:rsidRDefault="00B43F4D" w:rsidP="00CB58BA">
      <w:pPr>
        <w:ind w:left="708"/>
        <w:jc w:val="both"/>
        <w:rPr>
          <w:sz w:val="28"/>
        </w:rPr>
      </w:pPr>
      <w:r>
        <w:rPr>
          <w:sz w:val="28"/>
        </w:rPr>
        <w:t xml:space="preserve">- </w:t>
      </w:r>
      <w:r w:rsidRPr="00726520">
        <w:rPr>
          <w:sz w:val="28"/>
        </w:rPr>
        <w:t xml:space="preserve">Пологівської міської ради Запорізької області </w:t>
      </w:r>
      <w:r>
        <w:rPr>
          <w:sz w:val="28"/>
        </w:rPr>
        <w:t>9</w:t>
      </w:r>
      <w:r w:rsidRPr="00726520">
        <w:rPr>
          <w:sz w:val="28"/>
        </w:rPr>
        <w:t xml:space="preserve"> тис. грн., а саме: 2019 рік – 0,0 тис. грн., 2020 рік – </w:t>
      </w:r>
      <w:r>
        <w:rPr>
          <w:sz w:val="28"/>
        </w:rPr>
        <w:t>9</w:t>
      </w:r>
      <w:r w:rsidRPr="00726520">
        <w:rPr>
          <w:sz w:val="28"/>
        </w:rPr>
        <w:t xml:space="preserve">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>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B43F4D" w:rsidRPr="00726520" w:rsidRDefault="00B43F4D" w:rsidP="0083273D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 </w:t>
      </w:r>
      <w:r>
        <w:rPr>
          <w:sz w:val="28"/>
        </w:rPr>
        <w:t xml:space="preserve">Федорівської сільської ради </w:t>
      </w:r>
      <w:r w:rsidRPr="00726520">
        <w:rPr>
          <w:sz w:val="28"/>
        </w:rPr>
        <w:t xml:space="preserve">до районного бюджету </w:t>
      </w:r>
      <w:r w:rsidRPr="0083273D">
        <w:rPr>
          <w:sz w:val="28"/>
        </w:rPr>
        <w:t xml:space="preserve">3 </w:t>
      </w:r>
      <w:r w:rsidRPr="00726520">
        <w:rPr>
          <w:sz w:val="28"/>
        </w:rPr>
        <w:t xml:space="preserve">тис. </w:t>
      </w:r>
      <w:r>
        <w:rPr>
          <w:sz w:val="28"/>
        </w:rPr>
        <w:t>грн.</w:t>
      </w:r>
      <w:r w:rsidRPr="00726520">
        <w:rPr>
          <w:sz w:val="28"/>
        </w:rPr>
        <w:t xml:space="preserve">, а саме: 2019 рік – 0,0 тис. грн., 2020 рік – </w:t>
      </w:r>
      <w:r w:rsidRPr="00551643">
        <w:rPr>
          <w:sz w:val="28"/>
        </w:rPr>
        <w:t>3</w:t>
      </w:r>
      <w:r w:rsidRPr="00726520">
        <w:rPr>
          <w:sz w:val="28"/>
        </w:rPr>
        <w:t xml:space="preserve">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>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B43F4D" w:rsidRPr="00726520" w:rsidRDefault="00B43F4D" w:rsidP="0083273D">
      <w:pPr>
        <w:ind w:left="708"/>
        <w:jc w:val="both"/>
        <w:rPr>
          <w:sz w:val="28"/>
        </w:rPr>
      </w:pPr>
    </w:p>
    <w:p w:rsidR="00B43F4D" w:rsidRPr="00726520" w:rsidRDefault="00B43F4D" w:rsidP="00BC173F">
      <w:pPr>
        <w:ind w:firstLine="708"/>
        <w:rPr>
          <w:sz w:val="28"/>
          <w:szCs w:val="28"/>
        </w:rPr>
      </w:pPr>
      <w:r w:rsidRPr="00726520">
        <w:rPr>
          <w:sz w:val="28"/>
          <w:szCs w:val="28"/>
        </w:rPr>
        <w:t xml:space="preserve">1.2. Розділ </w:t>
      </w:r>
      <w:r>
        <w:rPr>
          <w:sz w:val="28"/>
          <w:szCs w:val="28"/>
        </w:rPr>
        <w:t>І</w:t>
      </w:r>
      <w:r w:rsidRPr="00726520">
        <w:rPr>
          <w:sz w:val="28"/>
          <w:szCs w:val="28"/>
        </w:rPr>
        <w:t>V «</w:t>
      </w:r>
      <w:r>
        <w:rPr>
          <w:sz w:val="28"/>
          <w:szCs w:val="28"/>
        </w:rPr>
        <w:t>Організаційне та ф</w:t>
      </w:r>
      <w:r w:rsidRPr="00726520">
        <w:rPr>
          <w:sz w:val="28"/>
          <w:szCs w:val="28"/>
        </w:rPr>
        <w:t xml:space="preserve">інансове забезпечення Програми» викласти в такій редакції: </w:t>
      </w:r>
    </w:p>
    <w:p w:rsidR="00B43F4D" w:rsidRPr="00DB3788" w:rsidRDefault="00B43F4D" w:rsidP="00DB3788">
      <w:pPr>
        <w:ind w:firstLine="708"/>
        <w:jc w:val="both"/>
        <w:rPr>
          <w:sz w:val="28"/>
          <w:szCs w:val="28"/>
        </w:rPr>
      </w:pPr>
      <w:r w:rsidRPr="00DB3788">
        <w:rPr>
          <w:sz w:val="28"/>
          <w:szCs w:val="28"/>
        </w:rPr>
        <w:t>«Правове забезпечення виконання заходів Програми, які наведені у Додатку 1 до Програми, здійснюється на підставі Закону України «Про захист населення від інфекційних хвороб» та Закону України «Про ветеринарну медицину».</w:t>
      </w:r>
    </w:p>
    <w:p w:rsidR="00B43F4D" w:rsidRPr="00220BA8" w:rsidRDefault="00B43F4D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Фінансування заходів Програми здійснюється, відповідно до законодавства за рахунок коштів державного та місцевого бюджетів, підприємств, установ, організацій, у тому числі громадських та інших юридичних осіб (за їх згодою), а також інших джерел, не заборонених чинним законодавством.</w:t>
      </w:r>
    </w:p>
    <w:p w:rsidR="00B43F4D" w:rsidRPr="00220BA8" w:rsidRDefault="00B43F4D" w:rsidP="00B556A2">
      <w:pPr>
        <w:ind w:firstLine="708"/>
        <w:rPr>
          <w:sz w:val="28"/>
          <w:szCs w:val="28"/>
        </w:rPr>
      </w:pPr>
      <w:r w:rsidRPr="00220BA8">
        <w:rPr>
          <w:sz w:val="28"/>
          <w:szCs w:val="28"/>
        </w:rPr>
        <w:t>Потреба фінансового забезпечення Програми з проведення профілактичних заходів щодо сказу на території Пологівського району  на 2019 – 2024 роки складає :</w:t>
      </w:r>
    </w:p>
    <w:p w:rsidR="00B43F4D" w:rsidRPr="00220BA8" w:rsidRDefault="00B43F4D" w:rsidP="00B556A2">
      <w:pPr>
        <w:ind w:left="708"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2019 рік – 142,0 тис. грн.;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2020 рік – 16</w:t>
      </w:r>
      <w:r>
        <w:rPr>
          <w:sz w:val="28"/>
          <w:szCs w:val="28"/>
        </w:rPr>
        <w:t>8</w:t>
      </w:r>
      <w:r w:rsidRPr="00220BA8">
        <w:rPr>
          <w:sz w:val="28"/>
          <w:szCs w:val="28"/>
        </w:rPr>
        <w:t>,0 тис. грн.;</w:t>
      </w:r>
    </w:p>
    <w:p w:rsidR="00B43F4D" w:rsidRPr="00220BA8" w:rsidRDefault="00B43F4D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ab/>
        <w:t>2021 рік – 152,0 тис. грн.;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2022 рік – 152,0 тис. грн.;</w:t>
      </w:r>
    </w:p>
    <w:p w:rsidR="00B43F4D" w:rsidRPr="00220BA8" w:rsidRDefault="00B43F4D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ab/>
        <w:t>2023 рік – 152,0 тис. грн.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2024 рік – 152,0 тис. грн..</w:t>
      </w:r>
    </w:p>
    <w:p w:rsidR="00B43F4D" w:rsidRPr="00220BA8" w:rsidRDefault="00B43F4D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Всього: 91</w:t>
      </w:r>
      <w:r>
        <w:rPr>
          <w:sz w:val="28"/>
          <w:szCs w:val="28"/>
        </w:rPr>
        <w:t>8</w:t>
      </w:r>
      <w:r w:rsidRPr="00220BA8">
        <w:rPr>
          <w:sz w:val="28"/>
          <w:szCs w:val="28"/>
        </w:rPr>
        <w:t xml:space="preserve"> тис. грн.</w:t>
      </w:r>
    </w:p>
    <w:p w:rsidR="00B43F4D" w:rsidRPr="00220BA8" w:rsidRDefault="00B43F4D" w:rsidP="00220BA8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В т.ч. співфінансування:</w:t>
      </w:r>
    </w:p>
    <w:p w:rsidR="00B43F4D" w:rsidRPr="00220BA8" w:rsidRDefault="00B43F4D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-з районного бюджету </w:t>
      </w:r>
      <w:r>
        <w:rPr>
          <w:sz w:val="28"/>
          <w:szCs w:val="28"/>
        </w:rPr>
        <w:t>9</w:t>
      </w:r>
      <w:r w:rsidRPr="00220BA8">
        <w:rPr>
          <w:sz w:val="28"/>
          <w:szCs w:val="28"/>
        </w:rPr>
        <w:t xml:space="preserve"> тис. грн., а саме: 2019 рік – 0,0 тис. грн., 2020 рік – </w:t>
      </w:r>
      <w:r>
        <w:rPr>
          <w:sz w:val="28"/>
          <w:szCs w:val="28"/>
        </w:rPr>
        <w:t>9</w:t>
      </w:r>
      <w:r w:rsidRPr="00220BA8">
        <w:rPr>
          <w:sz w:val="28"/>
          <w:szCs w:val="28"/>
        </w:rPr>
        <w:t xml:space="preserve"> тис. грн., 2021 рік – 0,0 тис. грн.,  2022 рік – 0,0 тис. грн., 2023 рік – 0,0 тис. грн., 2024 рік – 0,0 тис. грн.;</w:t>
      </w:r>
    </w:p>
    <w:p w:rsidR="00B43F4D" w:rsidRPr="00220BA8" w:rsidRDefault="00B43F4D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Воскресенської  сільської ради Пологівського району Запорізької області до районного бюджету 5 тис. грн., а саме: 2019 рік – 0,0 тис. грн.,  2020 рік – 5 тис. грн., 2021 рік – 0,0 тис. грн.,  2022 рік – 0,0 тис. грн., 2023 рік – 0,0 тис. грн., 2024 рік – 0,0 тис. грн.;</w:t>
      </w:r>
    </w:p>
    <w:p w:rsidR="00B43F4D" w:rsidRPr="00220BA8" w:rsidRDefault="00B43F4D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Пологівської міської ради Запорізької області 9 тис. грн., а саме: 2019 рік – 0,0 тис. грн., 2020 рік – 9 тис. грн., 2021 рік – 0,0 тис. грн., 2022 рік – 0,0 тис. грн., 2023 рік – 0,0 тис. грн., 2024 рік – 0,0 тис. грн.;</w:t>
      </w:r>
    </w:p>
    <w:p w:rsidR="00B43F4D" w:rsidRPr="00220BA8" w:rsidRDefault="00B43F4D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Федорівської сільської ради до районного бюджету 3 тис. грн., а саме: 2019 рік – 0,0 тис. грн., 2020 рік – 3 тис. грн., 2021 рік – 0,0 тис. грн., 2022 рік – 0,0 тис. грн., 2023 рік – 0,0 тис. грн., 2024 рік – 0,0 тис. грн.».</w:t>
      </w:r>
    </w:p>
    <w:p w:rsidR="00B43F4D" w:rsidRPr="00220BA8" w:rsidRDefault="00B43F4D" w:rsidP="00BC173F">
      <w:pPr>
        <w:jc w:val="both"/>
        <w:rPr>
          <w:sz w:val="28"/>
          <w:szCs w:val="28"/>
        </w:rPr>
      </w:pPr>
    </w:p>
    <w:p w:rsidR="00B43F4D" w:rsidRPr="00726520" w:rsidRDefault="00B43F4D" w:rsidP="00BC173F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 xml:space="preserve">1.3. </w:t>
      </w:r>
      <w:r>
        <w:rPr>
          <w:sz w:val="28"/>
          <w:szCs w:val="28"/>
        </w:rPr>
        <w:t>Д</w:t>
      </w:r>
      <w:r w:rsidRPr="00726520">
        <w:rPr>
          <w:sz w:val="28"/>
          <w:szCs w:val="28"/>
        </w:rPr>
        <w:t>одаток</w:t>
      </w:r>
      <w:r>
        <w:rPr>
          <w:sz w:val="28"/>
          <w:szCs w:val="28"/>
        </w:rPr>
        <w:t xml:space="preserve"> 2</w:t>
      </w:r>
      <w:r w:rsidRPr="00726520">
        <w:rPr>
          <w:sz w:val="28"/>
          <w:szCs w:val="28"/>
        </w:rPr>
        <w:t xml:space="preserve"> до Програми викласти в новій редакції (додається).</w:t>
      </w:r>
    </w:p>
    <w:p w:rsidR="00B43F4D" w:rsidRPr="00726520" w:rsidRDefault="00B43F4D" w:rsidP="00BC173F">
      <w:pPr>
        <w:ind w:firstLine="708"/>
        <w:jc w:val="both"/>
        <w:rPr>
          <w:sz w:val="28"/>
          <w:szCs w:val="28"/>
        </w:rPr>
      </w:pPr>
    </w:p>
    <w:p w:rsidR="00B43F4D" w:rsidRPr="00726520" w:rsidRDefault="00B43F4D" w:rsidP="00FA2F1B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</w:t>
      </w:r>
      <w:r>
        <w:rPr>
          <w:sz w:val="28"/>
          <w:szCs w:val="28"/>
        </w:rPr>
        <w:t xml:space="preserve"> агропромислового комплексу, земельних відносин, екології та природокористування і р</w:t>
      </w:r>
      <w:r w:rsidRPr="00726520">
        <w:rPr>
          <w:sz w:val="28"/>
          <w:szCs w:val="28"/>
        </w:rPr>
        <w:t>айонну державну адміністрацію.</w:t>
      </w:r>
    </w:p>
    <w:p w:rsidR="00B43F4D" w:rsidRPr="00726520" w:rsidRDefault="00B43F4D" w:rsidP="00FA2F1B">
      <w:pPr>
        <w:tabs>
          <w:tab w:val="left" w:pos="3382"/>
        </w:tabs>
        <w:rPr>
          <w:sz w:val="28"/>
          <w:szCs w:val="28"/>
        </w:rPr>
      </w:pPr>
    </w:p>
    <w:p w:rsidR="00B43F4D" w:rsidRPr="00726520" w:rsidRDefault="00B43F4D" w:rsidP="00FA2F1B">
      <w:pPr>
        <w:tabs>
          <w:tab w:val="left" w:pos="3382"/>
        </w:tabs>
        <w:rPr>
          <w:sz w:val="28"/>
          <w:szCs w:val="28"/>
        </w:rPr>
      </w:pPr>
    </w:p>
    <w:p w:rsidR="00B43F4D" w:rsidRPr="00726520" w:rsidRDefault="00B43F4D" w:rsidP="00FA2F1B">
      <w:pPr>
        <w:tabs>
          <w:tab w:val="left" w:pos="3382"/>
        </w:tabs>
        <w:rPr>
          <w:sz w:val="28"/>
          <w:szCs w:val="28"/>
        </w:rPr>
      </w:pPr>
    </w:p>
    <w:p w:rsidR="00B43F4D" w:rsidRPr="00726520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726520">
        <w:rPr>
          <w:sz w:val="28"/>
          <w:szCs w:val="28"/>
        </w:rPr>
        <w:t>Голова ради</w:t>
      </w:r>
      <w:r w:rsidRPr="00726520">
        <w:rPr>
          <w:sz w:val="28"/>
          <w:szCs w:val="28"/>
        </w:rPr>
        <w:tab/>
      </w:r>
      <w:r w:rsidRPr="00726520">
        <w:rPr>
          <w:sz w:val="28"/>
          <w:szCs w:val="28"/>
        </w:rPr>
        <w:tab/>
        <w:t xml:space="preserve">                    О.П.Покутній</w:t>
      </w:r>
    </w:p>
    <w:p w:rsidR="00B43F4D" w:rsidRPr="00726520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43F4D" w:rsidRPr="00726520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B43F4D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Проєкт рішення підготовлений начальником</w:t>
      </w:r>
    </w:p>
    <w:p w:rsidR="00B43F4D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Пологівської районної державної лікарні</w:t>
      </w:r>
    </w:p>
    <w:p w:rsidR="00B43F4D" w:rsidRPr="00726520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ветеринарної медицини                                                                                 Л.В.Нарижна</w:t>
      </w:r>
    </w:p>
    <w:p w:rsidR="00B43F4D" w:rsidRPr="00726520" w:rsidRDefault="00B43F4D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Аркуш погодження додається.</w:t>
      </w:r>
    </w:p>
    <w:p w:rsidR="00B43F4D" w:rsidRPr="00726520" w:rsidRDefault="00B43F4D" w:rsidP="00395F16">
      <w:pPr>
        <w:jc w:val="both"/>
      </w:pPr>
    </w:p>
    <w:p w:rsidR="00B43F4D" w:rsidRPr="00726520" w:rsidRDefault="00B43F4D" w:rsidP="00395F16">
      <w:pPr>
        <w:jc w:val="both"/>
      </w:pPr>
    </w:p>
    <w:p w:rsidR="00B43F4D" w:rsidRPr="00726520" w:rsidRDefault="00B43F4D" w:rsidP="00395F16">
      <w:pPr>
        <w:jc w:val="both"/>
      </w:pPr>
    </w:p>
    <w:p w:rsidR="00B43F4D" w:rsidRPr="00726520" w:rsidRDefault="00B43F4D" w:rsidP="00395F16">
      <w:pPr>
        <w:jc w:val="both"/>
      </w:pPr>
    </w:p>
    <w:p w:rsidR="00B43F4D" w:rsidRPr="00726520" w:rsidRDefault="00B43F4D" w:rsidP="00395F16">
      <w:pPr>
        <w:jc w:val="both"/>
      </w:pPr>
    </w:p>
    <w:p w:rsidR="00B43F4D" w:rsidRPr="00726520" w:rsidRDefault="00B43F4D" w:rsidP="00395F16">
      <w:pPr>
        <w:jc w:val="both"/>
      </w:pPr>
    </w:p>
    <w:p w:rsidR="00B43F4D" w:rsidRPr="00726520" w:rsidRDefault="00B43F4D" w:rsidP="00EA78D7">
      <w:pPr>
        <w:jc w:val="center"/>
        <w:rPr>
          <w:b/>
          <w:sz w:val="32"/>
          <w:szCs w:val="32"/>
        </w:rPr>
      </w:pPr>
      <w:r w:rsidRPr="00726520">
        <w:rPr>
          <w:b/>
          <w:sz w:val="32"/>
          <w:szCs w:val="32"/>
        </w:rPr>
        <w:t>Пояснювальна записка</w:t>
      </w:r>
    </w:p>
    <w:p w:rsidR="00B43F4D" w:rsidRPr="000E5B74" w:rsidRDefault="00B43F4D" w:rsidP="00EF6EB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726520">
        <w:rPr>
          <w:b/>
          <w:sz w:val="28"/>
          <w:szCs w:val="28"/>
        </w:rPr>
        <w:t xml:space="preserve">кту  рішення районної ради </w:t>
      </w:r>
      <w:r>
        <w:rPr>
          <w:b/>
          <w:bCs/>
          <w:sz w:val="28"/>
          <w:szCs w:val="28"/>
        </w:rPr>
        <w:t>«Про П</w:t>
      </w:r>
      <w:r w:rsidRPr="000E5B74">
        <w:rPr>
          <w:b/>
          <w:bCs/>
          <w:sz w:val="28"/>
          <w:szCs w:val="28"/>
        </w:rPr>
        <w:t>рограм</w:t>
      </w:r>
      <w:r>
        <w:rPr>
          <w:b/>
          <w:bCs/>
          <w:sz w:val="28"/>
          <w:szCs w:val="28"/>
        </w:rPr>
        <w:t>у</w:t>
      </w:r>
      <w:r w:rsidRPr="000E5B74">
        <w:rPr>
          <w:b/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>
        <w:rPr>
          <w:b/>
          <w:bCs/>
          <w:sz w:val="28"/>
          <w:szCs w:val="28"/>
          <w:lang w:val="ru-RU"/>
        </w:rPr>
        <w:t>9</w:t>
      </w:r>
      <w:r w:rsidRPr="000E5B74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  <w:lang w:val="ru-RU"/>
        </w:rPr>
        <w:t>24</w:t>
      </w:r>
      <w:r w:rsidRPr="000E5B74">
        <w:rPr>
          <w:b/>
          <w:bCs/>
          <w:sz w:val="28"/>
          <w:szCs w:val="28"/>
        </w:rPr>
        <w:t xml:space="preserve"> роки</w:t>
      </w:r>
      <w:r>
        <w:rPr>
          <w:b/>
          <w:bCs/>
          <w:sz w:val="28"/>
          <w:szCs w:val="28"/>
        </w:rPr>
        <w:t>»</w:t>
      </w:r>
    </w:p>
    <w:p w:rsidR="00B43F4D" w:rsidRDefault="00B43F4D" w:rsidP="00BE4289">
      <w:pPr>
        <w:ind w:firstLine="708"/>
        <w:jc w:val="both"/>
        <w:rPr>
          <w:sz w:val="28"/>
          <w:szCs w:val="28"/>
        </w:rPr>
      </w:pPr>
    </w:p>
    <w:p w:rsidR="00B43F4D" w:rsidRDefault="00B43F4D" w:rsidP="00F31C3C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726520">
        <w:rPr>
          <w:sz w:val="28"/>
          <w:szCs w:val="28"/>
        </w:rPr>
        <w:t xml:space="preserve">кт рішення районної ради про внесення змін та доповнень до  районної Програми </w:t>
      </w:r>
      <w:r w:rsidRPr="00EF6EB8">
        <w:rPr>
          <w:bCs/>
          <w:sz w:val="28"/>
          <w:szCs w:val="28"/>
        </w:rPr>
        <w:t>з проведення профілактичних заходів щодо сказу на території Пологівського району на 2019-2024 роки</w:t>
      </w:r>
      <w:r>
        <w:rPr>
          <w:bCs/>
          <w:sz w:val="28"/>
          <w:szCs w:val="28"/>
        </w:rPr>
        <w:t>,</w:t>
      </w:r>
      <w:r w:rsidRPr="00726520">
        <w:rPr>
          <w:sz w:val="28"/>
          <w:szCs w:val="28"/>
        </w:rPr>
        <w:t xml:space="preserve"> затвердже</w:t>
      </w:r>
      <w:r>
        <w:rPr>
          <w:sz w:val="28"/>
          <w:szCs w:val="28"/>
        </w:rPr>
        <w:t>ної рішенням районної ради від 19.09.2019</w:t>
      </w:r>
      <w:r w:rsidRPr="00726520">
        <w:rPr>
          <w:sz w:val="28"/>
          <w:szCs w:val="28"/>
        </w:rPr>
        <w:t xml:space="preserve"> №</w:t>
      </w:r>
      <w:r>
        <w:rPr>
          <w:sz w:val="28"/>
          <w:szCs w:val="28"/>
        </w:rPr>
        <w:t>4,</w:t>
      </w:r>
      <w:r w:rsidRPr="00726520">
        <w:rPr>
          <w:sz w:val="28"/>
          <w:szCs w:val="28"/>
        </w:rPr>
        <w:t xml:space="preserve"> розроблений у зв’язку з</w:t>
      </w:r>
      <w:r>
        <w:rPr>
          <w:sz w:val="28"/>
          <w:szCs w:val="28"/>
        </w:rPr>
        <w:t>і</w:t>
      </w:r>
      <w:r w:rsidRPr="00726520">
        <w:rPr>
          <w:sz w:val="28"/>
          <w:szCs w:val="28"/>
        </w:rPr>
        <w:t xml:space="preserve"> </w:t>
      </w:r>
      <w:r w:rsidRPr="00220BA8">
        <w:rPr>
          <w:sz w:val="28"/>
          <w:szCs w:val="28"/>
        </w:rPr>
        <w:t>співфінансування</w:t>
      </w:r>
      <w:r>
        <w:rPr>
          <w:sz w:val="28"/>
          <w:szCs w:val="28"/>
        </w:rPr>
        <w:t>м</w:t>
      </w:r>
      <w:r w:rsidRPr="00726520">
        <w:rPr>
          <w:sz w:val="28"/>
          <w:szCs w:val="28"/>
        </w:rPr>
        <w:t xml:space="preserve"> об’єднаними</w:t>
      </w:r>
      <w:r w:rsidRPr="00726520">
        <w:rPr>
          <w:rFonts w:ascii="Calibri" w:hAnsi="Calibri" w:cs="Calibri"/>
          <w:sz w:val="28"/>
          <w:szCs w:val="28"/>
        </w:rPr>
        <w:t xml:space="preserve"> </w:t>
      </w:r>
      <w:r w:rsidRPr="00726520">
        <w:rPr>
          <w:sz w:val="28"/>
          <w:szCs w:val="28"/>
        </w:rPr>
        <w:t xml:space="preserve">територіальними громадами та сільськими територіями до районного бюджету для виконання заходів програми </w:t>
      </w:r>
      <w:r w:rsidRPr="009451D8">
        <w:rPr>
          <w:sz w:val="28"/>
          <w:szCs w:val="28"/>
        </w:rPr>
        <w:t>протягом 2019-2024 років комплексу організаційно-господарчих, спеціальних профілактичних, оздоровчих та інших передбачених законодавством заходів для забезпечення контрольованої стабільної епізоотичної ситуації щодо сказу на території району.</w:t>
      </w:r>
    </w:p>
    <w:p w:rsidR="00B43F4D" w:rsidRPr="009451D8" w:rsidRDefault="00B43F4D" w:rsidP="00F31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Програми дасть змогу </w:t>
      </w:r>
      <w:r w:rsidRPr="009451D8">
        <w:rPr>
          <w:sz w:val="28"/>
          <w:szCs w:val="28"/>
        </w:rPr>
        <w:t>спр</w:t>
      </w:r>
      <w:r>
        <w:rPr>
          <w:sz w:val="28"/>
          <w:szCs w:val="28"/>
        </w:rPr>
        <w:t>яму</w:t>
      </w:r>
      <w:r w:rsidRPr="009451D8">
        <w:rPr>
          <w:sz w:val="28"/>
          <w:szCs w:val="28"/>
        </w:rPr>
        <w:t>ва</w:t>
      </w:r>
      <w:r>
        <w:rPr>
          <w:sz w:val="28"/>
          <w:szCs w:val="28"/>
        </w:rPr>
        <w:t>ти</w:t>
      </w:r>
      <w:r w:rsidRPr="009451D8">
        <w:rPr>
          <w:sz w:val="28"/>
          <w:szCs w:val="28"/>
        </w:rPr>
        <w:t xml:space="preserve"> на вдосконалення заходів профілактики та боротьби зі сказом, посилення координування роботи в цьому напрямку між ветеринарною, санітарно-епідеміологічною службами, товариством мисливців та рибалок, лісомисливським господарством, органами державної влади та місцевого самоврядування, власниками тварин незалежно від форм власності, іншими зацікавленими службами та організаціями, а також на фінансове та матеріально-технічне забезпечення заходів, передбачених цільовою програмою.</w:t>
      </w:r>
    </w:p>
    <w:p w:rsidR="00B43F4D" w:rsidRPr="009451D8" w:rsidRDefault="00B43F4D" w:rsidP="00F31C3C">
      <w:pPr>
        <w:ind w:firstLine="708"/>
        <w:jc w:val="both"/>
        <w:rPr>
          <w:sz w:val="28"/>
          <w:szCs w:val="28"/>
        </w:rPr>
      </w:pPr>
      <w:r w:rsidRPr="009451D8">
        <w:rPr>
          <w:sz w:val="28"/>
          <w:szCs w:val="28"/>
        </w:rPr>
        <w:t>Невиконання в повному обсязі передбачених профілактичних заходів у зв’язку з недостатнім фінансуванням веде до загострення епізоотичної ситуації зі сказу, що в свою чергу може призвести до виникнення цього небезпечного захворювання серед людей.</w:t>
      </w:r>
    </w:p>
    <w:p w:rsidR="00B43F4D" w:rsidRDefault="00B43F4D" w:rsidP="00EF6EB8">
      <w:pPr>
        <w:ind w:firstLine="708"/>
        <w:jc w:val="both"/>
        <w:rPr>
          <w:sz w:val="28"/>
          <w:szCs w:val="28"/>
        </w:rPr>
      </w:pPr>
    </w:p>
    <w:p w:rsidR="00B43F4D" w:rsidRDefault="00B43F4D" w:rsidP="00DB3788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Начальник Пологівської районної державної лікарні</w:t>
      </w:r>
    </w:p>
    <w:p w:rsidR="00B43F4D" w:rsidRPr="009451D8" w:rsidRDefault="00B43F4D" w:rsidP="00DB3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ветеринарної медицини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Л.В. Нарижна </w:t>
      </w:r>
    </w:p>
    <w:p w:rsidR="00B43F4D" w:rsidRPr="00726520" w:rsidRDefault="00B43F4D" w:rsidP="00F31C3C">
      <w:pPr>
        <w:tabs>
          <w:tab w:val="left" w:pos="5954"/>
          <w:tab w:val="left" w:pos="7088"/>
          <w:tab w:val="left" w:pos="7371"/>
        </w:tabs>
        <w:ind w:left="708"/>
        <w:rPr>
          <w:sz w:val="28"/>
          <w:szCs w:val="28"/>
        </w:rPr>
        <w:sectPr w:rsidR="00B43F4D" w:rsidRPr="00726520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  <w:r w:rsidRPr="00726520">
        <w:rPr>
          <w:sz w:val="28"/>
          <w:szCs w:val="28"/>
        </w:rPr>
        <w:t xml:space="preserve"> </w:t>
      </w:r>
    </w:p>
    <w:p w:rsidR="00B43F4D" w:rsidRDefault="00B43F4D" w:rsidP="00220BA8">
      <w:pPr>
        <w:jc w:val="right"/>
        <w:rPr>
          <w:b/>
          <w:sz w:val="32"/>
          <w:szCs w:val="32"/>
        </w:rPr>
      </w:pPr>
    </w:p>
    <w:p w:rsidR="00B43F4D" w:rsidRDefault="00B43F4D" w:rsidP="00220BA8">
      <w:pPr>
        <w:jc w:val="right"/>
        <w:rPr>
          <w:sz w:val="28"/>
          <w:szCs w:val="28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sz w:val="28"/>
          <w:szCs w:val="28"/>
        </w:rPr>
        <w:t xml:space="preserve">Додаток </w:t>
      </w:r>
    </w:p>
    <w:p w:rsidR="00B43F4D" w:rsidRDefault="00B43F4D" w:rsidP="00220BA8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 рішення районної ради</w:t>
      </w:r>
    </w:p>
    <w:p w:rsidR="00B43F4D" w:rsidRDefault="00B43F4D" w:rsidP="00220BA8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від __________  № _____</w:t>
      </w:r>
    </w:p>
    <w:p w:rsidR="00B43F4D" w:rsidRDefault="00B43F4D" w:rsidP="00220BA8">
      <w:pPr>
        <w:tabs>
          <w:tab w:val="left" w:pos="9225"/>
        </w:tabs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43F4D" w:rsidRDefault="00B43F4D" w:rsidP="00220BA8">
      <w:pPr>
        <w:ind w:left="5664" w:firstLine="708"/>
        <w:jc w:val="right"/>
        <w:rPr>
          <w:sz w:val="28"/>
          <w:szCs w:val="28"/>
        </w:rPr>
      </w:pPr>
    </w:p>
    <w:p w:rsidR="00B43F4D" w:rsidRPr="00726520" w:rsidRDefault="00B43F4D" w:rsidP="00EF6EB8">
      <w:pPr>
        <w:ind w:left="5664" w:firstLine="708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Додаток 2 до Програми </w:t>
      </w:r>
    </w:p>
    <w:p w:rsidR="00B43F4D" w:rsidRPr="00EF6EB8" w:rsidRDefault="00B43F4D" w:rsidP="00220BA8">
      <w:pPr>
        <w:pStyle w:val="Standard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43F4D" w:rsidRPr="00EF6EB8" w:rsidRDefault="00B43F4D" w:rsidP="00220BA8">
      <w:pPr>
        <w:jc w:val="center"/>
        <w:rPr>
          <w:sz w:val="28"/>
          <w:szCs w:val="28"/>
        </w:rPr>
      </w:pPr>
      <w:r w:rsidRPr="00EF6EB8">
        <w:rPr>
          <w:sz w:val="28"/>
          <w:szCs w:val="28"/>
        </w:rPr>
        <w:t xml:space="preserve">Потреба фінансового забезпечення Програми з проведення профілактичних заходів щодо сказу </w:t>
      </w:r>
    </w:p>
    <w:p w:rsidR="00B43F4D" w:rsidRPr="00EF6EB8" w:rsidRDefault="00B43F4D" w:rsidP="00220BA8">
      <w:pPr>
        <w:jc w:val="center"/>
        <w:rPr>
          <w:sz w:val="28"/>
          <w:szCs w:val="28"/>
        </w:rPr>
      </w:pPr>
      <w:r w:rsidRPr="00EF6EB8">
        <w:rPr>
          <w:sz w:val="28"/>
          <w:szCs w:val="28"/>
        </w:rPr>
        <w:t xml:space="preserve">на території Пологівського району  на 2019 – 2024 роки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1"/>
        <w:gridCol w:w="3183"/>
        <w:gridCol w:w="936"/>
        <w:gridCol w:w="993"/>
        <w:gridCol w:w="850"/>
        <w:gridCol w:w="851"/>
        <w:gridCol w:w="850"/>
        <w:gridCol w:w="851"/>
        <w:gridCol w:w="3402"/>
        <w:gridCol w:w="3260"/>
      </w:tblGrid>
      <w:tr w:rsidR="00B43F4D" w:rsidRPr="00EF6EB8" w:rsidTr="00EF6EB8">
        <w:tc>
          <w:tcPr>
            <w:tcW w:w="701" w:type="dxa"/>
            <w:vMerge w:val="restart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№</w:t>
            </w:r>
          </w:p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п/п</w:t>
            </w:r>
          </w:p>
        </w:tc>
        <w:tc>
          <w:tcPr>
            <w:tcW w:w="3183" w:type="dxa"/>
            <w:vMerge w:val="restart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Заходи</w:t>
            </w:r>
          </w:p>
        </w:tc>
        <w:tc>
          <w:tcPr>
            <w:tcW w:w="5331" w:type="dxa"/>
            <w:gridSpan w:val="6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Сума (по роках у тис. грн.)</w:t>
            </w:r>
          </w:p>
        </w:tc>
        <w:tc>
          <w:tcPr>
            <w:tcW w:w="3402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Виконавець програми</w:t>
            </w:r>
          </w:p>
        </w:tc>
        <w:tc>
          <w:tcPr>
            <w:tcW w:w="326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Джерела фінансування</w:t>
            </w:r>
          </w:p>
        </w:tc>
      </w:tr>
      <w:tr w:rsidR="00B43F4D" w:rsidRPr="00EF6EB8" w:rsidTr="00EF6EB8">
        <w:tc>
          <w:tcPr>
            <w:tcW w:w="701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2019</w:t>
            </w:r>
          </w:p>
        </w:tc>
        <w:tc>
          <w:tcPr>
            <w:tcW w:w="99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2022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</w:t>
            </w:r>
            <w:bookmarkStart w:id="0" w:name="_GoBack"/>
            <w:bookmarkEnd w:id="0"/>
            <w:r w:rsidRPr="00EF6EB8"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2024</w:t>
            </w:r>
          </w:p>
        </w:tc>
        <w:tc>
          <w:tcPr>
            <w:tcW w:w="3402" w:type="dxa"/>
            <w:vMerge w:val="restart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Пологівська районна державна лікарня ветеринарної медицини </w:t>
            </w:r>
          </w:p>
        </w:tc>
        <w:tc>
          <w:tcPr>
            <w:tcW w:w="3260" w:type="dxa"/>
            <w:vMerge w:val="restart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B43F4D" w:rsidRPr="00EF6EB8" w:rsidTr="00EF6EB8">
        <w:tc>
          <w:tcPr>
            <w:tcW w:w="70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1.</w:t>
            </w:r>
          </w:p>
        </w:tc>
        <w:tc>
          <w:tcPr>
            <w:tcW w:w="318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паливно-</w:t>
            </w:r>
          </w:p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мастильних матеріалів</w:t>
            </w: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3402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</w:tr>
      <w:tr w:rsidR="00B43F4D" w:rsidRPr="00EF6EB8" w:rsidTr="00EF6EB8">
        <w:tc>
          <w:tcPr>
            <w:tcW w:w="70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2.</w:t>
            </w:r>
          </w:p>
        </w:tc>
        <w:tc>
          <w:tcPr>
            <w:tcW w:w="318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пероральної</w:t>
            </w:r>
          </w:p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антирабічної вакцини проти сказу тварин (10000 доз.)</w:t>
            </w: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99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3402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</w:tr>
      <w:tr w:rsidR="00B43F4D" w:rsidRPr="00EF6EB8" w:rsidTr="00EF6EB8">
        <w:tc>
          <w:tcPr>
            <w:tcW w:w="70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3.</w:t>
            </w:r>
          </w:p>
        </w:tc>
        <w:tc>
          <w:tcPr>
            <w:tcW w:w="318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набоїв для цілорічного зниження чисельності диких тварин</w:t>
            </w: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993" w:type="dxa"/>
          </w:tcPr>
          <w:p w:rsidR="00B43F4D" w:rsidRPr="00EF6EB8" w:rsidRDefault="00B43F4D" w:rsidP="00EF6EB8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EF6EB8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3402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Пологівська районна організація Українського Товариства Мисливців і Рибалок, Державне підприємство «Пологівське лісомисливське господарство»</w:t>
            </w:r>
          </w:p>
        </w:tc>
        <w:tc>
          <w:tcPr>
            <w:tcW w:w="326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B43F4D" w:rsidRPr="00EF6EB8" w:rsidTr="00EF6EB8">
        <w:tc>
          <w:tcPr>
            <w:tcW w:w="70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18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Карантинне утримання тварин в ізоляторі </w:t>
            </w: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99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3402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Пологівська районна державна лікарня ветеринарної медицини </w:t>
            </w:r>
          </w:p>
        </w:tc>
        <w:tc>
          <w:tcPr>
            <w:tcW w:w="326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B43F4D" w:rsidRPr="00EF6EB8" w:rsidTr="00EF6EB8">
        <w:tc>
          <w:tcPr>
            <w:tcW w:w="70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5.</w:t>
            </w:r>
          </w:p>
        </w:tc>
        <w:tc>
          <w:tcPr>
            <w:tcW w:w="3183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Всього</w:t>
            </w:r>
          </w:p>
        </w:tc>
        <w:tc>
          <w:tcPr>
            <w:tcW w:w="936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142,0</w:t>
            </w:r>
          </w:p>
        </w:tc>
        <w:tc>
          <w:tcPr>
            <w:tcW w:w="993" w:type="dxa"/>
          </w:tcPr>
          <w:p w:rsidR="00B43F4D" w:rsidRPr="00EF6EB8" w:rsidRDefault="00B43F4D" w:rsidP="00EF6EB8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68</w:t>
            </w:r>
            <w:r w:rsidRPr="00EF6EB8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1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3402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43F4D" w:rsidRPr="00EF6EB8" w:rsidRDefault="00B43F4D" w:rsidP="0029148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3F4D" w:rsidRPr="007F75F6" w:rsidRDefault="00B43F4D" w:rsidP="00220BA8"/>
    <w:p w:rsidR="00B43F4D" w:rsidRDefault="00B43F4D" w:rsidP="00280643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Начальник Пологівської районної державної лікарні</w:t>
      </w:r>
    </w:p>
    <w:p w:rsidR="00B43F4D" w:rsidRPr="009451D8" w:rsidRDefault="00B43F4D" w:rsidP="002806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ветеринарної медицини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Л.В. Нарижна </w:t>
      </w:r>
    </w:p>
    <w:p w:rsidR="00B43F4D" w:rsidRPr="00726520" w:rsidRDefault="00B43F4D" w:rsidP="00280643">
      <w:pPr>
        <w:ind w:left="1416" w:firstLine="708"/>
      </w:pPr>
      <w:r w:rsidRPr="00726520">
        <w:rPr>
          <w:sz w:val="28"/>
          <w:szCs w:val="28"/>
        </w:rPr>
        <w:t xml:space="preserve"> </w:t>
      </w:r>
    </w:p>
    <w:sectPr w:rsidR="00B43F4D" w:rsidRPr="00726520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4D" w:rsidRDefault="00B43F4D" w:rsidP="003770D8">
      <w:r>
        <w:separator/>
      </w:r>
    </w:p>
  </w:endnote>
  <w:endnote w:type="continuationSeparator" w:id="0">
    <w:p w:rsidR="00B43F4D" w:rsidRDefault="00B43F4D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4D" w:rsidRDefault="00B43F4D" w:rsidP="003770D8">
      <w:r>
        <w:separator/>
      </w:r>
    </w:p>
  </w:footnote>
  <w:footnote w:type="continuationSeparator" w:id="0">
    <w:p w:rsidR="00B43F4D" w:rsidRDefault="00B43F4D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5971"/>
    <w:rsid w:val="00037CA9"/>
    <w:rsid w:val="0006176A"/>
    <w:rsid w:val="00061ED6"/>
    <w:rsid w:val="00062FEE"/>
    <w:rsid w:val="000659B6"/>
    <w:rsid w:val="00067FDD"/>
    <w:rsid w:val="000765E5"/>
    <w:rsid w:val="00085CE3"/>
    <w:rsid w:val="00094F0B"/>
    <w:rsid w:val="00097758"/>
    <w:rsid w:val="000A194D"/>
    <w:rsid w:val="000A43CA"/>
    <w:rsid w:val="000C02BC"/>
    <w:rsid w:val="000E04C0"/>
    <w:rsid w:val="000E0518"/>
    <w:rsid w:val="000E13DD"/>
    <w:rsid w:val="000E14A2"/>
    <w:rsid w:val="000E2894"/>
    <w:rsid w:val="000E4E74"/>
    <w:rsid w:val="000E5B74"/>
    <w:rsid w:val="000E5DCB"/>
    <w:rsid w:val="000F1FB9"/>
    <w:rsid w:val="0010208E"/>
    <w:rsid w:val="00103C8E"/>
    <w:rsid w:val="00112B90"/>
    <w:rsid w:val="00133C25"/>
    <w:rsid w:val="0015402E"/>
    <w:rsid w:val="00155A68"/>
    <w:rsid w:val="00160FEB"/>
    <w:rsid w:val="00171BA8"/>
    <w:rsid w:val="00181C17"/>
    <w:rsid w:val="0018263C"/>
    <w:rsid w:val="0018300B"/>
    <w:rsid w:val="0019128C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14982"/>
    <w:rsid w:val="00220BA8"/>
    <w:rsid w:val="00223190"/>
    <w:rsid w:val="00230882"/>
    <w:rsid w:val="002345AC"/>
    <w:rsid w:val="00241E5B"/>
    <w:rsid w:val="00246B74"/>
    <w:rsid w:val="00251052"/>
    <w:rsid w:val="00266F34"/>
    <w:rsid w:val="00267603"/>
    <w:rsid w:val="0026782B"/>
    <w:rsid w:val="0027027B"/>
    <w:rsid w:val="0027066F"/>
    <w:rsid w:val="00273D47"/>
    <w:rsid w:val="00273D9F"/>
    <w:rsid w:val="00274E98"/>
    <w:rsid w:val="00275B2F"/>
    <w:rsid w:val="00280643"/>
    <w:rsid w:val="00280AAA"/>
    <w:rsid w:val="00282AE3"/>
    <w:rsid w:val="00287573"/>
    <w:rsid w:val="00291480"/>
    <w:rsid w:val="00291EC6"/>
    <w:rsid w:val="002A1048"/>
    <w:rsid w:val="002D123C"/>
    <w:rsid w:val="002D3D98"/>
    <w:rsid w:val="002D45E0"/>
    <w:rsid w:val="002D5B86"/>
    <w:rsid w:val="002E01FD"/>
    <w:rsid w:val="002E1361"/>
    <w:rsid w:val="002E4263"/>
    <w:rsid w:val="002F1934"/>
    <w:rsid w:val="003013E3"/>
    <w:rsid w:val="0030367C"/>
    <w:rsid w:val="00305B4D"/>
    <w:rsid w:val="00313910"/>
    <w:rsid w:val="0031563B"/>
    <w:rsid w:val="00321A73"/>
    <w:rsid w:val="003220EE"/>
    <w:rsid w:val="00335975"/>
    <w:rsid w:val="00351F96"/>
    <w:rsid w:val="00353B3B"/>
    <w:rsid w:val="00366A2A"/>
    <w:rsid w:val="00367CCD"/>
    <w:rsid w:val="00367E78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3F72"/>
    <w:rsid w:val="003D4DD4"/>
    <w:rsid w:val="003E1AF4"/>
    <w:rsid w:val="003E2E7B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884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0F6E"/>
    <w:rsid w:val="005337CB"/>
    <w:rsid w:val="00534A8F"/>
    <w:rsid w:val="0053742E"/>
    <w:rsid w:val="00543C64"/>
    <w:rsid w:val="00551643"/>
    <w:rsid w:val="00551C48"/>
    <w:rsid w:val="00554169"/>
    <w:rsid w:val="005564EA"/>
    <w:rsid w:val="00563502"/>
    <w:rsid w:val="0056463E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01191"/>
    <w:rsid w:val="00603AE4"/>
    <w:rsid w:val="00614989"/>
    <w:rsid w:val="00614C59"/>
    <w:rsid w:val="006258E6"/>
    <w:rsid w:val="00627F4B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239C"/>
    <w:rsid w:val="00691007"/>
    <w:rsid w:val="006952BB"/>
    <w:rsid w:val="006958DF"/>
    <w:rsid w:val="006D0797"/>
    <w:rsid w:val="006D7601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5BFA"/>
    <w:rsid w:val="00716289"/>
    <w:rsid w:val="00716B58"/>
    <w:rsid w:val="00723BF4"/>
    <w:rsid w:val="00726520"/>
    <w:rsid w:val="00727E2B"/>
    <w:rsid w:val="0073471D"/>
    <w:rsid w:val="00743440"/>
    <w:rsid w:val="0075073B"/>
    <w:rsid w:val="007520B3"/>
    <w:rsid w:val="0075582B"/>
    <w:rsid w:val="00764ED1"/>
    <w:rsid w:val="00766A9B"/>
    <w:rsid w:val="00770379"/>
    <w:rsid w:val="0077148E"/>
    <w:rsid w:val="0077289A"/>
    <w:rsid w:val="00785A1A"/>
    <w:rsid w:val="007A7FA4"/>
    <w:rsid w:val="007B2588"/>
    <w:rsid w:val="007B41AE"/>
    <w:rsid w:val="007B7C38"/>
    <w:rsid w:val="007C1CC7"/>
    <w:rsid w:val="007C6DDA"/>
    <w:rsid w:val="007C7928"/>
    <w:rsid w:val="007D6157"/>
    <w:rsid w:val="007E7908"/>
    <w:rsid w:val="007F6909"/>
    <w:rsid w:val="007F75F6"/>
    <w:rsid w:val="00803127"/>
    <w:rsid w:val="00807430"/>
    <w:rsid w:val="00812576"/>
    <w:rsid w:val="00820D9A"/>
    <w:rsid w:val="008264A8"/>
    <w:rsid w:val="0083273D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A0FC4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51D8"/>
    <w:rsid w:val="00946596"/>
    <w:rsid w:val="00954BDF"/>
    <w:rsid w:val="00962579"/>
    <w:rsid w:val="00974D2F"/>
    <w:rsid w:val="0099637E"/>
    <w:rsid w:val="0099661A"/>
    <w:rsid w:val="009B4BFD"/>
    <w:rsid w:val="009B6758"/>
    <w:rsid w:val="009D5B94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3F4D"/>
    <w:rsid w:val="00B45721"/>
    <w:rsid w:val="00B556A2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94BF5"/>
    <w:rsid w:val="00BB7304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56BD0"/>
    <w:rsid w:val="00C61124"/>
    <w:rsid w:val="00C733C3"/>
    <w:rsid w:val="00C82D9D"/>
    <w:rsid w:val="00C83569"/>
    <w:rsid w:val="00C853A9"/>
    <w:rsid w:val="00C8620A"/>
    <w:rsid w:val="00C958B6"/>
    <w:rsid w:val="00CA6BBD"/>
    <w:rsid w:val="00CB58BA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0132"/>
    <w:rsid w:val="00D01F81"/>
    <w:rsid w:val="00D17472"/>
    <w:rsid w:val="00D25C25"/>
    <w:rsid w:val="00D26239"/>
    <w:rsid w:val="00D34011"/>
    <w:rsid w:val="00D36FFB"/>
    <w:rsid w:val="00D423DC"/>
    <w:rsid w:val="00D50937"/>
    <w:rsid w:val="00D54F3B"/>
    <w:rsid w:val="00D638CF"/>
    <w:rsid w:val="00D647CA"/>
    <w:rsid w:val="00D837AA"/>
    <w:rsid w:val="00D926A0"/>
    <w:rsid w:val="00D93809"/>
    <w:rsid w:val="00D93E6E"/>
    <w:rsid w:val="00D969C3"/>
    <w:rsid w:val="00DA04C1"/>
    <w:rsid w:val="00DB3788"/>
    <w:rsid w:val="00DB6128"/>
    <w:rsid w:val="00DC30D7"/>
    <w:rsid w:val="00DD1A99"/>
    <w:rsid w:val="00DE561E"/>
    <w:rsid w:val="00E003A2"/>
    <w:rsid w:val="00E00D2D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5576C"/>
    <w:rsid w:val="00E7276A"/>
    <w:rsid w:val="00E75949"/>
    <w:rsid w:val="00E75BDB"/>
    <w:rsid w:val="00E80E8D"/>
    <w:rsid w:val="00E84513"/>
    <w:rsid w:val="00E85F7A"/>
    <w:rsid w:val="00E97B44"/>
    <w:rsid w:val="00EA38B1"/>
    <w:rsid w:val="00EA4021"/>
    <w:rsid w:val="00EA4BBC"/>
    <w:rsid w:val="00EA78D7"/>
    <w:rsid w:val="00EB537E"/>
    <w:rsid w:val="00EB7EAB"/>
    <w:rsid w:val="00EC4B61"/>
    <w:rsid w:val="00EC4C5F"/>
    <w:rsid w:val="00EC6D7B"/>
    <w:rsid w:val="00ED175F"/>
    <w:rsid w:val="00EE1867"/>
    <w:rsid w:val="00EE3E21"/>
    <w:rsid w:val="00EE5C1A"/>
    <w:rsid w:val="00EF6EB8"/>
    <w:rsid w:val="00EF740E"/>
    <w:rsid w:val="00F04FB6"/>
    <w:rsid w:val="00F1395D"/>
    <w:rsid w:val="00F2657E"/>
    <w:rsid w:val="00F31C3C"/>
    <w:rsid w:val="00F35349"/>
    <w:rsid w:val="00F520AF"/>
    <w:rsid w:val="00F56A0B"/>
    <w:rsid w:val="00F56A84"/>
    <w:rsid w:val="00F6146F"/>
    <w:rsid w:val="00F66164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B59CB"/>
    <w:rsid w:val="00FC0377"/>
    <w:rsid w:val="00FC27F6"/>
    <w:rsid w:val="00FC794B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E1361"/>
    <w:rPr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3BF4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3BF4"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3BF4"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3BF4"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220BA8"/>
    <w:pPr>
      <w:widowControl w:val="0"/>
      <w:suppressAutoHyphens/>
      <w:autoSpaceDN w:val="0"/>
    </w:pPr>
    <w:rPr>
      <w:rFonts w:ascii="Arial" w:hAnsi="Arial" w:cs="Tahoma"/>
      <w:kern w:val="3"/>
      <w:sz w:val="24"/>
      <w:szCs w:val="24"/>
    </w:rPr>
  </w:style>
  <w:style w:type="paragraph" w:styleId="NoSpacing">
    <w:name w:val="No Spacing"/>
    <w:uiPriority w:val="99"/>
    <w:qFormat/>
    <w:rsid w:val="00220BA8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9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1113</Words>
  <Characters>6346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</cp:revision>
  <cp:lastPrinted>2020-06-16T11:00:00Z</cp:lastPrinted>
  <dcterms:created xsi:type="dcterms:W3CDTF">2020-06-16T11:01:00Z</dcterms:created>
  <dcterms:modified xsi:type="dcterms:W3CDTF">2020-07-23T07:21:00Z</dcterms:modified>
</cp:coreProperties>
</file>